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E43" w:rsidRDefault="00D50E43" w:rsidP="004B448B">
      <w:pPr>
        <w:jc w:val="right"/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:rsidR="00D50E43" w:rsidRPr="00831EBC" w:rsidRDefault="00D50E43" w:rsidP="00831EBC">
      <w:pPr>
        <w:jc w:val="center"/>
        <w:rPr>
          <w:sz w:val="28"/>
          <w:szCs w:val="28"/>
        </w:rPr>
      </w:pPr>
      <w:r w:rsidRPr="0007607C">
        <w:rPr>
          <w:sz w:val="32"/>
          <w:szCs w:val="32"/>
        </w:rPr>
        <w:t>СОВЕТ ДЕПУТАТОВ</w:t>
      </w:r>
    </w:p>
    <w:p w:rsidR="00D50E43" w:rsidRPr="0007607C" w:rsidRDefault="00D50E43" w:rsidP="00ED524C">
      <w:pPr>
        <w:jc w:val="center"/>
        <w:rPr>
          <w:sz w:val="32"/>
          <w:szCs w:val="32"/>
        </w:rPr>
      </w:pPr>
      <w:r w:rsidRPr="0007607C">
        <w:rPr>
          <w:sz w:val="32"/>
          <w:szCs w:val="32"/>
        </w:rPr>
        <w:t>ГОРОДСКОГО ПОСЕЛЕНИЯ БЕРЁЗОВО</w:t>
      </w:r>
    </w:p>
    <w:p w:rsidR="00D50E43" w:rsidRPr="0007607C" w:rsidRDefault="00D50E43" w:rsidP="00ED524C">
      <w:pPr>
        <w:jc w:val="center"/>
        <w:rPr>
          <w:sz w:val="32"/>
          <w:szCs w:val="32"/>
        </w:rPr>
      </w:pPr>
      <w:r w:rsidRPr="0007607C">
        <w:rPr>
          <w:sz w:val="32"/>
          <w:szCs w:val="32"/>
        </w:rPr>
        <w:t>Берёзовского района</w:t>
      </w:r>
    </w:p>
    <w:p w:rsidR="00D50E43" w:rsidRPr="0007607C" w:rsidRDefault="00D50E43" w:rsidP="00ED524C">
      <w:pPr>
        <w:jc w:val="center"/>
        <w:rPr>
          <w:sz w:val="32"/>
          <w:szCs w:val="32"/>
        </w:rPr>
      </w:pPr>
      <w:r w:rsidRPr="0007607C">
        <w:rPr>
          <w:sz w:val="32"/>
          <w:szCs w:val="32"/>
        </w:rPr>
        <w:t>Ханты-Мансийского автономного округа-Югры</w:t>
      </w:r>
    </w:p>
    <w:p w:rsidR="00D50E43" w:rsidRPr="0007607C" w:rsidRDefault="00D50E43" w:rsidP="00ED524C">
      <w:pPr>
        <w:jc w:val="center"/>
        <w:rPr>
          <w:sz w:val="32"/>
          <w:szCs w:val="32"/>
        </w:rPr>
      </w:pPr>
    </w:p>
    <w:p w:rsidR="00D50E43" w:rsidRPr="0007607C" w:rsidRDefault="00D50E43" w:rsidP="00ED524C">
      <w:pPr>
        <w:jc w:val="center"/>
        <w:rPr>
          <w:sz w:val="32"/>
          <w:szCs w:val="32"/>
        </w:rPr>
      </w:pPr>
    </w:p>
    <w:p w:rsidR="00D50E43" w:rsidRPr="0007607C" w:rsidRDefault="00D50E43" w:rsidP="00ED524C">
      <w:pPr>
        <w:jc w:val="center"/>
        <w:rPr>
          <w:sz w:val="32"/>
          <w:szCs w:val="32"/>
        </w:rPr>
      </w:pPr>
      <w:r w:rsidRPr="0007607C">
        <w:rPr>
          <w:sz w:val="32"/>
          <w:szCs w:val="32"/>
        </w:rPr>
        <w:t>РЕШЕНИЕ</w:t>
      </w:r>
    </w:p>
    <w:p w:rsidR="00D50E43" w:rsidRPr="0007607C" w:rsidRDefault="00D50E43" w:rsidP="00ED524C">
      <w:pPr>
        <w:jc w:val="center"/>
        <w:rPr>
          <w:sz w:val="32"/>
          <w:szCs w:val="32"/>
        </w:rPr>
      </w:pPr>
    </w:p>
    <w:p w:rsidR="00D50E43" w:rsidRDefault="00D50E43" w:rsidP="00ED524C">
      <w:pPr>
        <w:rPr>
          <w:sz w:val="28"/>
          <w:szCs w:val="28"/>
        </w:rPr>
      </w:pPr>
      <w:r>
        <w:rPr>
          <w:sz w:val="28"/>
          <w:szCs w:val="28"/>
        </w:rPr>
        <w:t xml:space="preserve">от 02.05.2016                                                                                 </w:t>
      </w:r>
      <w:r w:rsidRPr="00410733">
        <w:rPr>
          <w:sz w:val="28"/>
          <w:szCs w:val="28"/>
        </w:rPr>
        <w:t>№</w:t>
      </w:r>
      <w:r>
        <w:rPr>
          <w:sz w:val="28"/>
          <w:szCs w:val="28"/>
        </w:rPr>
        <w:t xml:space="preserve"> 153</w:t>
      </w:r>
    </w:p>
    <w:p w:rsidR="00D50E43" w:rsidRPr="00410733" w:rsidRDefault="00D50E43" w:rsidP="00ED524C">
      <w:pPr>
        <w:rPr>
          <w:sz w:val="28"/>
          <w:szCs w:val="28"/>
        </w:rPr>
      </w:pPr>
      <w:r w:rsidRPr="00410733">
        <w:rPr>
          <w:sz w:val="28"/>
          <w:szCs w:val="28"/>
        </w:rPr>
        <w:t>пгт.</w:t>
      </w:r>
      <w:r>
        <w:rPr>
          <w:sz w:val="28"/>
          <w:szCs w:val="28"/>
        </w:rPr>
        <w:t xml:space="preserve"> </w:t>
      </w:r>
      <w:r w:rsidRPr="00410733">
        <w:rPr>
          <w:sz w:val="28"/>
          <w:szCs w:val="28"/>
        </w:rPr>
        <w:t xml:space="preserve">Берёзово                                                                           </w:t>
      </w: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</w:p>
    <w:p w:rsidR="00D50E43" w:rsidRDefault="00D50E43" w:rsidP="00ED524C">
      <w:pPr>
        <w:jc w:val="center"/>
        <w:rPr>
          <w:sz w:val="28"/>
          <w:szCs w:val="28"/>
        </w:rPr>
      </w:pPr>
    </w:p>
    <w:p w:rsidR="00D50E43" w:rsidRDefault="00D50E43">
      <w:pPr>
        <w:rPr>
          <w:sz w:val="28"/>
          <w:szCs w:val="28"/>
        </w:rPr>
      </w:pPr>
    </w:p>
    <w:p w:rsidR="00D50E43" w:rsidRDefault="00D50E43" w:rsidP="00283600">
      <w:pPr>
        <w:rPr>
          <w:b/>
          <w:sz w:val="28"/>
          <w:szCs w:val="28"/>
        </w:rPr>
      </w:pPr>
      <w:r>
        <w:rPr>
          <w:b/>
          <w:sz w:val="28"/>
          <w:szCs w:val="28"/>
        </w:rPr>
        <w:t>О согласовании предложений о</w:t>
      </w:r>
    </w:p>
    <w:p w:rsidR="00D50E43" w:rsidRDefault="00D50E43" w:rsidP="0028360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разграничении имущества Березовского района, </w:t>
      </w:r>
    </w:p>
    <w:p w:rsidR="00D50E43" w:rsidRDefault="00D50E43" w:rsidP="0028360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передаваемого в муниципальную </w:t>
      </w:r>
    </w:p>
    <w:p w:rsidR="00D50E43" w:rsidRDefault="00D50E43" w:rsidP="0028360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собственность городскому поселению Березово </w:t>
      </w:r>
    </w:p>
    <w:p w:rsidR="00D50E43" w:rsidRDefault="00D50E43" w:rsidP="00950921">
      <w:pPr>
        <w:rPr>
          <w:b/>
          <w:sz w:val="28"/>
          <w:szCs w:val="28"/>
        </w:rPr>
      </w:pPr>
    </w:p>
    <w:p w:rsidR="00D50E43" w:rsidRPr="00CE0929" w:rsidRDefault="00D50E43" w:rsidP="00950921">
      <w:pPr>
        <w:rPr>
          <w:b/>
          <w:sz w:val="28"/>
          <w:szCs w:val="28"/>
        </w:rPr>
      </w:pPr>
    </w:p>
    <w:p w:rsidR="00D50E43" w:rsidRPr="00CE0929" w:rsidRDefault="00D50E43" w:rsidP="00CD3002">
      <w:pPr>
        <w:rPr>
          <w:sz w:val="28"/>
          <w:szCs w:val="28"/>
        </w:rPr>
      </w:pPr>
    </w:p>
    <w:p w:rsidR="00D50E43" w:rsidRPr="00CE0929" w:rsidRDefault="00D50E43" w:rsidP="00CD3002">
      <w:pPr>
        <w:jc w:val="both"/>
        <w:rPr>
          <w:sz w:val="28"/>
          <w:szCs w:val="28"/>
        </w:rPr>
      </w:pPr>
      <w:r w:rsidRPr="00CE0929">
        <w:rPr>
          <w:sz w:val="28"/>
          <w:szCs w:val="28"/>
        </w:rPr>
        <w:tab/>
        <w:t xml:space="preserve">В </w:t>
      </w:r>
      <w:r>
        <w:rPr>
          <w:sz w:val="28"/>
          <w:szCs w:val="28"/>
        </w:rPr>
        <w:t>соответствии с Федеральным законом от 06.10.2003 №131-ФЗ «Об общих принципах организации местного самоуправления в Российской Федерации», руководствуясь законом Ханты-Мансийского автономного округа - Югры от 13 декабря 2007 года № 170-оз «О порядке передачи имущества, находящегося в муниципальной собственности, между вновь образованными поселениями и муниципальными районами, в состав которых входят поселения» и предложением главы Березовского района:</w:t>
      </w:r>
    </w:p>
    <w:p w:rsidR="00D50E43" w:rsidRDefault="00D50E43" w:rsidP="00950921">
      <w:pPr>
        <w:jc w:val="center"/>
        <w:rPr>
          <w:sz w:val="28"/>
          <w:szCs w:val="28"/>
        </w:rPr>
      </w:pPr>
    </w:p>
    <w:p w:rsidR="00D50E43" w:rsidRDefault="00D50E43" w:rsidP="00950921">
      <w:pPr>
        <w:jc w:val="center"/>
        <w:rPr>
          <w:sz w:val="28"/>
          <w:szCs w:val="28"/>
        </w:rPr>
      </w:pPr>
      <w:r w:rsidRPr="00CE0929">
        <w:rPr>
          <w:sz w:val="28"/>
          <w:szCs w:val="28"/>
        </w:rPr>
        <w:t xml:space="preserve">Совет поселения </w:t>
      </w:r>
      <w:r w:rsidRPr="00CE0929">
        <w:rPr>
          <w:b/>
          <w:sz w:val="28"/>
          <w:szCs w:val="28"/>
        </w:rPr>
        <w:t>РЕШИЛ</w:t>
      </w:r>
      <w:r w:rsidRPr="00CE0929">
        <w:rPr>
          <w:sz w:val="28"/>
          <w:szCs w:val="28"/>
        </w:rPr>
        <w:t>:</w:t>
      </w:r>
    </w:p>
    <w:p w:rsidR="00D50E43" w:rsidRPr="00CE0929" w:rsidRDefault="00D50E43" w:rsidP="00950921">
      <w:pPr>
        <w:jc w:val="center"/>
        <w:rPr>
          <w:sz w:val="28"/>
          <w:szCs w:val="28"/>
        </w:rPr>
      </w:pPr>
    </w:p>
    <w:p w:rsidR="00D50E43" w:rsidRDefault="00D50E43" w:rsidP="00CD3002">
      <w:pPr>
        <w:numPr>
          <w:ilvl w:val="0"/>
          <w:numId w:val="3"/>
        </w:numPr>
        <w:ind w:left="0" w:firstLine="675"/>
        <w:jc w:val="both"/>
        <w:rPr>
          <w:sz w:val="28"/>
          <w:szCs w:val="28"/>
        </w:rPr>
      </w:pPr>
      <w:r>
        <w:rPr>
          <w:sz w:val="28"/>
          <w:szCs w:val="28"/>
        </w:rPr>
        <w:t>Согласовать передачу имущества из муниципальной собственности Березовского района в муниципальную собственность городскому поселению Березово, согласно приложению.</w:t>
      </w:r>
    </w:p>
    <w:p w:rsidR="00D50E43" w:rsidRPr="00CE0929" w:rsidRDefault="00D50E43" w:rsidP="00CD300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</w:t>
      </w:r>
      <w:r w:rsidRPr="00CE0929">
        <w:rPr>
          <w:sz w:val="28"/>
          <w:szCs w:val="28"/>
        </w:rPr>
        <w:t>азместить на официальном сайте администрации городского поселения Берёзово.</w:t>
      </w:r>
    </w:p>
    <w:p w:rsidR="00D50E43" w:rsidRPr="00CE0929" w:rsidRDefault="00D50E43" w:rsidP="00D356B4">
      <w:pPr>
        <w:ind w:firstLine="708"/>
        <w:jc w:val="both"/>
      </w:pPr>
      <w:r>
        <w:rPr>
          <w:sz w:val="28"/>
          <w:szCs w:val="28"/>
        </w:rPr>
        <w:t>3</w:t>
      </w:r>
      <w:r w:rsidRPr="00CE0929">
        <w:rPr>
          <w:sz w:val="28"/>
          <w:szCs w:val="28"/>
        </w:rPr>
        <w:t>. Настоящ</w:t>
      </w:r>
      <w:r>
        <w:rPr>
          <w:sz w:val="28"/>
          <w:szCs w:val="28"/>
        </w:rPr>
        <w:t>ее решение вступает в силу после подписания.</w:t>
      </w:r>
    </w:p>
    <w:p w:rsidR="00D50E43" w:rsidRDefault="00D50E43" w:rsidP="00950921">
      <w:pPr>
        <w:rPr>
          <w:sz w:val="28"/>
          <w:szCs w:val="28"/>
        </w:rPr>
      </w:pPr>
    </w:p>
    <w:p w:rsidR="00D50E43" w:rsidRDefault="00D50E43" w:rsidP="00950921">
      <w:pPr>
        <w:rPr>
          <w:sz w:val="28"/>
          <w:szCs w:val="28"/>
        </w:rPr>
      </w:pPr>
    </w:p>
    <w:p w:rsidR="00D50E43" w:rsidRPr="00CE0929" w:rsidRDefault="00D50E43" w:rsidP="00950921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CE0929">
        <w:rPr>
          <w:sz w:val="28"/>
          <w:szCs w:val="28"/>
        </w:rPr>
        <w:t xml:space="preserve"> городского</w:t>
      </w:r>
    </w:p>
    <w:p w:rsidR="00D50E43" w:rsidRPr="00CE0929" w:rsidRDefault="00D50E43">
      <w:pPr>
        <w:rPr>
          <w:sz w:val="28"/>
          <w:szCs w:val="28"/>
        </w:rPr>
      </w:pPr>
      <w:r w:rsidRPr="00CE0929">
        <w:rPr>
          <w:sz w:val="28"/>
          <w:szCs w:val="28"/>
        </w:rPr>
        <w:t xml:space="preserve">поселения Берёзово                      </w:t>
      </w:r>
      <w:r>
        <w:rPr>
          <w:sz w:val="28"/>
          <w:szCs w:val="28"/>
        </w:rPr>
        <w:t xml:space="preserve">     </w:t>
      </w:r>
      <w:r w:rsidRPr="00CE0929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                       Ю.Ф. Чуприянов</w:t>
      </w:r>
    </w:p>
    <w:sectPr w:rsidR="00D50E43" w:rsidRPr="00CE0929" w:rsidSect="003133FB">
      <w:headerReference w:type="default" r:id="rId7"/>
      <w:pgSz w:w="11906" w:h="16838"/>
      <w:pgMar w:top="1134" w:right="1133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0E43" w:rsidRDefault="00D50E43" w:rsidP="00915D44">
      <w:r>
        <w:separator/>
      </w:r>
    </w:p>
  </w:endnote>
  <w:endnote w:type="continuationSeparator" w:id="1">
    <w:p w:rsidR="00D50E43" w:rsidRDefault="00D50E43" w:rsidP="00915D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0E43" w:rsidRDefault="00D50E43" w:rsidP="00915D44">
      <w:r>
        <w:separator/>
      </w:r>
    </w:p>
  </w:footnote>
  <w:footnote w:type="continuationSeparator" w:id="1">
    <w:p w:rsidR="00D50E43" w:rsidRDefault="00D50E43" w:rsidP="00915D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E43" w:rsidRPr="00915D44" w:rsidRDefault="00D50E43" w:rsidP="00915D44">
    <w:pPr>
      <w:pStyle w:val="Header"/>
      <w:jc w:val="right"/>
      <w:rPr>
        <w:b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592054"/>
    <w:multiLevelType w:val="hybridMultilevel"/>
    <w:tmpl w:val="4C0E49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E681112"/>
    <w:multiLevelType w:val="multilevel"/>
    <w:tmpl w:val="BE125E54"/>
    <w:lvl w:ilvl="0">
      <w:start w:val="1"/>
      <w:numFmt w:val="decimal"/>
      <w:lvlText w:val="%1."/>
      <w:lvlJc w:val="left"/>
      <w:pPr>
        <w:ind w:left="1168" w:hanging="6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008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36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36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cs="Times New Roman" w:hint="default"/>
      </w:rPr>
    </w:lvl>
  </w:abstractNum>
  <w:abstractNum w:abstractNumId="2">
    <w:nsid w:val="77000E8D"/>
    <w:multiLevelType w:val="hybridMultilevel"/>
    <w:tmpl w:val="7932FB0A"/>
    <w:lvl w:ilvl="0" w:tplc="60EA70F8">
      <w:start w:val="1"/>
      <w:numFmt w:val="decimal"/>
      <w:lvlText w:val="%1."/>
      <w:lvlJc w:val="left"/>
      <w:pPr>
        <w:ind w:left="1125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46D5"/>
    <w:rsid w:val="00006E9E"/>
    <w:rsid w:val="00016A3B"/>
    <w:rsid w:val="000274CC"/>
    <w:rsid w:val="00047905"/>
    <w:rsid w:val="00052584"/>
    <w:rsid w:val="00054E35"/>
    <w:rsid w:val="0007607C"/>
    <w:rsid w:val="000D525D"/>
    <w:rsid w:val="001013AF"/>
    <w:rsid w:val="00103CF6"/>
    <w:rsid w:val="00111221"/>
    <w:rsid w:val="001176D8"/>
    <w:rsid w:val="001207F8"/>
    <w:rsid w:val="00151A95"/>
    <w:rsid w:val="001A019F"/>
    <w:rsid w:val="001B4A56"/>
    <w:rsid w:val="001E2768"/>
    <w:rsid w:val="001F0CBE"/>
    <w:rsid w:val="0027708A"/>
    <w:rsid w:val="00283600"/>
    <w:rsid w:val="003133FB"/>
    <w:rsid w:val="00313E29"/>
    <w:rsid w:val="0034481D"/>
    <w:rsid w:val="003646D5"/>
    <w:rsid w:val="00383D15"/>
    <w:rsid w:val="0039433A"/>
    <w:rsid w:val="003A32E5"/>
    <w:rsid w:val="003B1AA9"/>
    <w:rsid w:val="00404779"/>
    <w:rsid w:val="00410733"/>
    <w:rsid w:val="0043002E"/>
    <w:rsid w:val="00432AC4"/>
    <w:rsid w:val="00445E08"/>
    <w:rsid w:val="00496D94"/>
    <w:rsid w:val="004B448B"/>
    <w:rsid w:val="00513519"/>
    <w:rsid w:val="00513697"/>
    <w:rsid w:val="00514862"/>
    <w:rsid w:val="00533532"/>
    <w:rsid w:val="005401EF"/>
    <w:rsid w:val="00544829"/>
    <w:rsid w:val="00562107"/>
    <w:rsid w:val="00567FAD"/>
    <w:rsid w:val="005C3414"/>
    <w:rsid w:val="005E5EEA"/>
    <w:rsid w:val="005F276D"/>
    <w:rsid w:val="00633109"/>
    <w:rsid w:val="00636377"/>
    <w:rsid w:val="006603ED"/>
    <w:rsid w:val="006721AA"/>
    <w:rsid w:val="00685C3D"/>
    <w:rsid w:val="006E4B2C"/>
    <w:rsid w:val="006E7EDA"/>
    <w:rsid w:val="00767726"/>
    <w:rsid w:val="007866EC"/>
    <w:rsid w:val="00796BB1"/>
    <w:rsid w:val="007B4A6E"/>
    <w:rsid w:val="007D1696"/>
    <w:rsid w:val="007D250A"/>
    <w:rsid w:val="007F4D23"/>
    <w:rsid w:val="00820B4E"/>
    <w:rsid w:val="0083016D"/>
    <w:rsid w:val="00831EBC"/>
    <w:rsid w:val="0085028B"/>
    <w:rsid w:val="008A3A95"/>
    <w:rsid w:val="008A7805"/>
    <w:rsid w:val="008D7D35"/>
    <w:rsid w:val="008F531A"/>
    <w:rsid w:val="00915D44"/>
    <w:rsid w:val="00940378"/>
    <w:rsid w:val="00950921"/>
    <w:rsid w:val="00954A73"/>
    <w:rsid w:val="00991A38"/>
    <w:rsid w:val="009A1E6D"/>
    <w:rsid w:val="009A7D8A"/>
    <w:rsid w:val="009B09A2"/>
    <w:rsid w:val="009C7EC2"/>
    <w:rsid w:val="009F4227"/>
    <w:rsid w:val="00A461D4"/>
    <w:rsid w:val="00A469AA"/>
    <w:rsid w:val="00AA2F2D"/>
    <w:rsid w:val="00AE1D4E"/>
    <w:rsid w:val="00B26F78"/>
    <w:rsid w:val="00B6512B"/>
    <w:rsid w:val="00BA4B1E"/>
    <w:rsid w:val="00BB699F"/>
    <w:rsid w:val="00BC4292"/>
    <w:rsid w:val="00BE3D62"/>
    <w:rsid w:val="00C07EEB"/>
    <w:rsid w:val="00C11C7A"/>
    <w:rsid w:val="00C15101"/>
    <w:rsid w:val="00C16922"/>
    <w:rsid w:val="00C32058"/>
    <w:rsid w:val="00C4227F"/>
    <w:rsid w:val="00C4636E"/>
    <w:rsid w:val="00C67910"/>
    <w:rsid w:val="00C77637"/>
    <w:rsid w:val="00CA694F"/>
    <w:rsid w:val="00CD3002"/>
    <w:rsid w:val="00CD5368"/>
    <w:rsid w:val="00CE0929"/>
    <w:rsid w:val="00CF7C5D"/>
    <w:rsid w:val="00D251BE"/>
    <w:rsid w:val="00D356B4"/>
    <w:rsid w:val="00D44CE7"/>
    <w:rsid w:val="00D50E43"/>
    <w:rsid w:val="00D54667"/>
    <w:rsid w:val="00D7591F"/>
    <w:rsid w:val="00D93557"/>
    <w:rsid w:val="00DA6BC5"/>
    <w:rsid w:val="00DA6CFD"/>
    <w:rsid w:val="00DD077F"/>
    <w:rsid w:val="00DD7430"/>
    <w:rsid w:val="00DE6A55"/>
    <w:rsid w:val="00DF1A07"/>
    <w:rsid w:val="00E12D00"/>
    <w:rsid w:val="00E21D7E"/>
    <w:rsid w:val="00E31E69"/>
    <w:rsid w:val="00E366BA"/>
    <w:rsid w:val="00E4412C"/>
    <w:rsid w:val="00E66BD1"/>
    <w:rsid w:val="00E9599C"/>
    <w:rsid w:val="00EA0EFE"/>
    <w:rsid w:val="00ED45DC"/>
    <w:rsid w:val="00ED524C"/>
    <w:rsid w:val="00EE6191"/>
    <w:rsid w:val="00EE7878"/>
    <w:rsid w:val="00F02895"/>
    <w:rsid w:val="00F14CBA"/>
    <w:rsid w:val="00F551DD"/>
    <w:rsid w:val="00F6263E"/>
    <w:rsid w:val="00F823BC"/>
    <w:rsid w:val="00F90F34"/>
    <w:rsid w:val="00FB1D1B"/>
    <w:rsid w:val="00FB442B"/>
    <w:rsid w:val="00FE36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4CC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D53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A694F"/>
    <w:rPr>
      <w:rFonts w:cs="Times New Roman"/>
      <w:sz w:val="2"/>
    </w:rPr>
  </w:style>
  <w:style w:type="paragraph" w:styleId="BodyTextIndent">
    <w:name w:val="Body Text Indent"/>
    <w:basedOn w:val="Normal"/>
    <w:link w:val="BodyTextIndentChar"/>
    <w:uiPriority w:val="99"/>
    <w:rsid w:val="003B1AA9"/>
    <w:pPr>
      <w:ind w:firstLine="708"/>
      <w:jc w:val="both"/>
    </w:pPr>
    <w:rPr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B1AA9"/>
    <w:rPr>
      <w:rFonts w:cs="Times New Roman"/>
      <w:sz w:val="28"/>
      <w:szCs w:val="28"/>
    </w:rPr>
  </w:style>
  <w:style w:type="paragraph" w:styleId="Header">
    <w:name w:val="header"/>
    <w:basedOn w:val="Normal"/>
    <w:link w:val="HeaderChar"/>
    <w:uiPriority w:val="99"/>
    <w:semiHidden/>
    <w:rsid w:val="00915D4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15D44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915D4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15D44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92</TotalTime>
  <Pages>1</Pages>
  <Words>208</Words>
  <Characters>1187</Characters>
  <Application>Microsoft Office Outlook</Application>
  <DocSecurity>0</DocSecurity>
  <Lines>0</Lines>
  <Paragraphs>0</Paragraphs>
  <ScaleCrop>false</ScaleCrop>
  <Company>Администрация поселения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Рязанов</dc:creator>
  <cp:keywords/>
  <dc:description/>
  <cp:lastModifiedBy>User</cp:lastModifiedBy>
  <cp:revision>15</cp:revision>
  <cp:lastPrinted>2016-05-06T10:15:00Z</cp:lastPrinted>
  <dcterms:created xsi:type="dcterms:W3CDTF">2015-07-06T06:58:00Z</dcterms:created>
  <dcterms:modified xsi:type="dcterms:W3CDTF">2016-05-06T10:15:00Z</dcterms:modified>
</cp:coreProperties>
</file>